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B51" w:rsidRDefault="00C97B51" w:rsidP="00C97B51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Thomas BLOVER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C97B51" w:rsidRDefault="00C97B51" w:rsidP="00C97B51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Crowmer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, Norfolk. Butcher.</w:t>
      </w:r>
    </w:p>
    <w:p w:rsidR="00C97B51" w:rsidRDefault="00C97B51" w:rsidP="00C97B51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C97B51" w:rsidRDefault="00C97B51" w:rsidP="00C97B51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C97B51" w:rsidRDefault="00C97B51" w:rsidP="00C97B51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C97B51" w:rsidRDefault="00C97B51" w:rsidP="00C97B51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C97B51" w:rsidRDefault="00C97B51" w:rsidP="00C97B51">
      <w:pPr>
        <w:rPr>
          <w:rFonts w:ascii="Times New Roman" w:hAnsi="Times New Roman" w:cs="Times New Roman"/>
        </w:rPr>
      </w:pPr>
    </w:p>
    <w:p w:rsidR="00C97B51" w:rsidRDefault="00C97B51" w:rsidP="00C97B51">
      <w:pPr>
        <w:rPr>
          <w:rFonts w:ascii="Times New Roman" w:hAnsi="Times New Roman" w:cs="Times New Roman"/>
        </w:rPr>
      </w:pPr>
    </w:p>
    <w:p w:rsidR="00C97B51" w:rsidRDefault="00C97B51" w:rsidP="00C97B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C97B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B51" w:rsidRDefault="00C97B51" w:rsidP="00E71FC3">
      <w:r>
        <w:separator/>
      </w:r>
    </w:p>
  </w:endnote>
  <w:endnote w:type="continuationSeparator" w:id="0">
    <w:p w:rsidR="00C97B51" w:rsidRDefault="00C97B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B51" w:rsidRDefault="00C97B51" w:rsidP="00E71FC3">
      <w:r>
        <w:separator/>
      </w:r>
    </w:p>
  </w:footnote>
  <w:footnote w:type="continuationSeparator" w:id="0">
    <w:p w:rsidR="00C97B51" w:rsidRDefault="00C97B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B51"/>
    <w:rsid w:val="001A7C09"/>
    <w:rsid w:val="00577BD5"/>
    <w:rsid w:val="00656CBA"/>
    <w:rsid w:val="006A1F77"/>
    <w:rsid w:val="00733BE7"/>
    <w:rsid w:val="00AB52E8"/>
    <w:rsid w:val="00B16D3F"/>
    <w:rsid w:val="00BB41AC"/>
    <w:rsid w:val="00C97B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660D30-6479-4920-8E1D-BDCBD935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97B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97B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2017-03-29T16:15:00Z</dcterms:created>
  <dcterms:modified xsi:type="dcterms:W3CDTF">2017-03-29T16:15:00Z</dcterms:modified>
</cp:coreProperties>
</file>